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1A" w:rsidRDefault="00DD541A" w:rsidP="002F0F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План-конспект открытого занятия в 3 «А», 3 «Б» классах. Февраль 2015г. (предмет-риторика)</w:t>
      </w:r>
    </w:p>
    <w:p w:rsidR="00DD541A" w:rsidRDefault="00DD541A" w:rsidP="002F0F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Учителя : Масошина Л.В.,Гришина Е.А.</w:t>
      </w:r>
    </w:p>
    <w:p w:rsidR="00DD541A" w:rsidRDefault="00DD541A" w:rsidP="002F0F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Интеллектуальная игра «Рассказы Юрия Яковлева о войне» («Сапер», «Друг капитана Гастелло», «Часовой», «Где стояла батарея», «Девочка с Васильевского острова»).</w:t>
      </w:r>
    </w:p>
    <w:p w:rsidR="00DD541A" w:rsidRDefault="00DD541A" w:rsidP="002F0F6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Оборудование:</w:t>
      </w:r>
    </w:p>
    <w:p w:rsidR="00DD541A" w:rsidRDefault="00DD541A" w:rsidP="002F0F6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Слайды с фактами биографии писателя, сведения по созданным им произведениям;</w:t>
      </w:r>
    </w:p>
    <w:p w:rsidR="00DD541A" w:rsidRDefault="00DD541A" w:rsidP="002F0F6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Карточки-задания для 4 групп учащихся (исторический раунд, раунд «Лексика», литературный раунд).</w:t>
      </w:r>
    </w:p>
    <w:p w:rsidR="00DD541A" w:rsidRDefault="00DD541A" w:rsidP="002F0F6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Цель работы:</w:t>
      </w:r>
    </w:p>
    <w:p w:rsidR="00DD541A" w:rsidRDefault="00DD541A" w:rsidP="002F0F6B">
      <w:pPr>
        <w:rPr>
          <w:rFonts w:ascii="Arial" w:hAnsi="Arial" w:cs="Arial"/>
          <w:sz w:val="24"/>
          <w:szCs w:val="24"/>
        </w:rPr>
      </w:pPr>
      <w:r w:rsidRPr="00245594">
        <w:rPr>
          <w:rFonts w:ascii="Arial" w:hAnsi="Arial" w:cs="Arial"/>
          <w:sz w:val="24"/>
          <w:szCs w:val="24"/>
        </w:rPr>
        <w:t xml:space="preserve">Осмысление, анализ содержания рассказов </w:t>
      </w:r>
      <w:r>
        <w:rPr>
          <w:rFonts w:ascii="Arial" w:hAnsi="Arial" w:cs="Arial"/>
          <w:sz w:val="24"/>
          <w:szCs w:val="24"/>
        </w:rPr>
        <w:t>Ю. Яковлева о войне в рамках Года Участника войны, воспитание чувства патриотизма, гражданственности.</w:t>
      </w:r>
    </w:p>
    <w:p w:rsidR="00DD541A" w:rsidRDefault="00DD541A" w:rsidP="00245594">
      <w:pPr>
        <w:rPr>
          <w:rFonts w:ascii="Arial" w:hAnsi="Arial" w:cs="Arial"/>
          <w:sz w:val="24"/>
          <w:szCs w:val="24"/>
          <w:u w:val="single"/>
        </w:rPr>
      </w:pPr>
      <w:r w:rsidRPr="00245594">
        <w:rPr>
          <w:rFonts w:ascii="Arial" w:hAnsi="Arial" w:cs="Arial"/>
          <w:sz w:val="24"/>
          <w:szCs w:val="24"/>
          <w:u w:val="single"/>
        </w:rPr>
        <w:t>Задачи:</w:t>
      </w:r>
    </w:p>
    <w:p w:rsidR="00DD541A" w:rsidRDefault="00DD541A" w:rsidP="00245594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учить детей устному высказыванию по содержанию литературного произведения;</w:t>
      </w:r>
    </w:p>
    <w:p w:rsidR="00DD541A" w:rsidRDefault="00DD541A" w:rsidP="00245594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учить высказывать собственное мнение по проблемным вопросам;</w:t>
      </w:r>
    </w:p>
    <w:p w:rsidR="00DD541A" w:rsidRDefault="00DD541A" w:rsidP="00245594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учить работать в группе;</w:t>
      </w:r>
    </w:p>
    <w:p w:rsidR="00DD541A" w:rsidRDefault="00DD541A" w:rsidP="00245594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Учить проведению рефлексами.</w:t>
      </w:r>
    </w:p>
    <w:p w:rsidR="00DD541A" w:rsidRDefault="00DD541A" w:rsidP="00245594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Ход занятия:</w:t>
      </w:r>
    </w:p>
    <w:p w:rsidR="00DD541A" w:rsidRDefault="00DD541A" w:rsidP="00E1418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Тематический индуктор.</w:t>
      </w:r>
    </w:p>
    <w:p w:rsidR="00DD541A" w:rsidRDefault="00DD541A" w:rsidP="001D41CC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Какое важное событие мы отмечаем в мае 2015 года? Под каким знаком проедет 2015 год? Сколько лет Великой Победе мы будем отмечать?</w:t>
      </w:r>
    </w:p>
    <w:p w:rsidR="00DD541A" w:rsidRDefault="00DD541A" w:rsidP="00E1418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Вступительное слово учителя.</w:t>
      </w:r>
    </w:p>
    <w:p w:rsidR="00DD541A" w:rsidRDefault="00DD541A" w:rsidP="001D41CC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Вечная память о павших Героях и подвиги. Самоотверженность и патриотизм. Что заставляет человека идти на подвиг? </w:t>
      </w:r>
    </w:p>
    <w:p w:rsidR="00DD541A" w:rsidRDefault="00DD541A" w:rsidP="00E1418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Знакомство с творчеством Ю.Яковлева (слайды)</w:t>
      </w:r>
    </w:p>
    <w:p w:rsidR="00DD541A" w:rsidRDefault="00DD541A" w:rsidP="00E1418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Интеллектуальная игра. Ответы команд судит жюри (3 человека из 10 класса). В кабинете 4 команды учащихся. Во главе команды- командир. Вопросы обсуждаются в группе в течении 1 минуты и распределены они по 3 направлениям (раундам):</w:t>
      </w:r>
    </w:p>
    <w:p w:rsidR="00DD541A" w:rsidRDefault="00DD541A" w:rsidP="00E14187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E14187">
        <w:rPr>
          <w:rFonts w:ascii="Arial" w:hAnsi="Arial" w:cs="Arial"/>
          <w:sz w:val="24"/>
          <w:szCs w:val="24"/>
        </w:rPr>
        <w:t>Исторический раунд (вопросы, каса</w:t>
      </w:r>
      <w:r>
        <w:rPr>
          <w:rFonts w:ascii="Arial" w:hAnsi="Arial" w:cs="Arial"/>
          <w:sz w:val="24"/>
          <w:szCs w:val="24"/>
        </w:rPr>
        <w:t>ющиеся истории России- начало и окончание войны, города-герои, герои Великой Отечественной);</w:t>
      </w:r>
    </w:p>
    <w:p w:rsidR="00DD541A" w:rsidRDefault="00DD541A" w:rsidP="00E14187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Раунд «Лексика» предусматривает определение лексического значения слов военной тематики, в том числе встречающихся в рассказах Ю. Яковлева;</w:t>
      </w:r>
    </w:p>
    <w:p w:rsidR="00DD541A" w:rsidRDefault="00DD541A" w:rsidP="00E14187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E14187">
        <w:rPr>
          <w:rFonts w:ascii="Arial" w:hAnsi="Arial" w:cs="Arial"/>
          <w:sz w:val="24"/>
          <w:szCs w:val="24"/>
        </w:rPr>
        <w:t>Литературный раунд, в котором для каждой команды определены по 4 вопроса, касающихся содержания, осмысления рассказов Яковлева. Причем, вопр</w:t>
      </w:r>
      <w:r>
        <w:rPr>
          <w:rFonts w:ascii="Arial" w:hAnsi="Arial" w:cs="Arial"/>
          <w:sz w:val="24"/>
          <w:szCs w:val="24"/>
        </w:rPr>
        <w:t>осы предусматривают не только передачу событий произведений, но и домысливание, представление, логические предположения.</w:t>
      </w:r>
    </w:p>
    <w:p w:rsidR="00DD541A" w:rsidRDefault="00DD541A" w:rsidP="00E14187">
      <w:pPr>
        <w:rPr>
          <w:rFonts w:ascii="Arial" w:hAnsi="Arial" w:cs="Arial"/>
          <w:sz w:val="24"/>
          <w:szCs w:val="24"/>
          <w:u w:val="single"/>
        </w:rPr>
      </w:pPr>
    </w:p>
    <w:p w:rsidR="00DD541A" w:rsidRDefault="00DD541A" w:rsidP="00E141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Формы работы в ходе проведения занятия:</w:t>
      </w:r>
    </w:p>
    <w:p w:rsidR="00DD541A" w:rsidRDefault="00DD541A" w:rsidP="00E14187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Устное словестное рисование;</w:t>
      </w:r>
    </w:p>
    <w:p w:rsidR="00DD541A" w:rsidRDefault="00DD541A" w:rsidP="00E14187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Диспут (по вопросу №4 в литературном раунде);</w:t>
      </w:r>
    </w:p>
    <w:p w:rsidR="00DD541A" w:rsidRDefault="00DD541A" w:rsidP="0073020B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Выразительное чтение.</w:t>
      </w:r>
    </w:p>
    <w:p w:rsidR="00DD541A" w:rsidRDefault="00DD541A" w:rsidP="0073020B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Подведение итогов работы по рассказам Ю. Яковлева.</w:t>
      </w:r>
    </w:p>
    <w:p w:rsidR="00DD541A" w:rsidRDefault="00DD541A" w:rsidP="0073020B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Выразительное чтение стихотворения Е. Евтушенко «Людей неинтересных в мире нет».</w:t>
      </w:r>
    </w:p>
    <w:p w:rsidR="00DD541A" w:rsidRDefault="00DD541A" w:rsidP="0073020B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Рассказ учителя Масошиной Л.В. об участнике войны, награжденном медалями за отвагу, за победу над Японией, - Окорокове В. И. (отце Масошиной). Представление документов и чтение письма с фронта.</w:t>
      </w:r>
    </w:p>
    <w:p w:rsidR="00DD541A" w:rsidRDefault="00DD541A" w:rsidP="0073020B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Подведение итогов игры. Определение команды-победителя.</w:t>
      </w:r>
    </w:p>
    <w:p w:rsidR="00DD541A" w:rsidRDefault="00DD541A" w:rsidP="0073020B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Награждение.</w:t>
      </w:r>
    </w:p>
    <w:p w:rsidR="00DD541A" w:rsidRDefault="00DD541A" w:rsidP="0073020B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Рефлексия.</w:t>
      </w:r>
    </w:p>
    <w:p w:rsidR="00DD541A" w:rsidRDefault="00DD541A" w:rsidP="0073020B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Что было наиболее интересным в игре? </w:t>
      </w:r>
    </w:p>
    <w:p w:rsidR="00DD541A" w:rsidRDefault="00DD541A" w:rsidP="0073020B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Понравилось ли тебе работать в группе? </w:t>
      </w:r>
    </w:p>
    <w:p w:rsidR="00DD541A" w:rsidRDefault="00DD541A" w:rsidP="0073020B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Где ты искал информацию, необходимую для ответов на вопросы? </w:t>
      </w:r>
    </w:p>
    <w:p w:rsidR="00DD541A" w:rsidRDefault="00DD541A" w:rsidP="001D41CC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ты оцениваешь свою работу? Что помогло тебе победить?</w:t>
      </w:r>
    </w:p>
    <w:p w:rsidR="00DD541A" w:rsidRDefault="00DD541A" w:rsidP="001D41CC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Примеры заданий:</w:t>
      </w:r>
    </w:p>
    <w:p w:rsidR="00DD541A" w:rsidRPr="001D41CC" w:rsidRDefault="00DD541A" w:rsidP="001D41C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i/>
          <w:iCs/>
          <w:sz w:val="24"/>
          <w:szCs w:val="24"/>
        </w:rPr>
        <w:t>Словарная работа:</w:t>
      </w:r>
    </w:p>
    <w:p w:rsidR="00DD541A" w:rsidRDefault="00DD541A" w:rsidP="001D41CC">
      <w:pPr>
        <w:pStyle w:val="ListParagraph"/>
        <w:rPr>
          <w:rFonts w:ascii="Arial" w:hAnsi="Arial" w:cs="Arial"/>
          <w:sz w:val="24"/>
          <w:szCs w:val="24"/>
        </w:rPr>
      </w:pPr>
      <w:r w:rsidRPr="001D41CC">
        <w:rPr>
          <w:rFonts w:ascii="Arial" w:hAnsi="Arial" w:cs="Arial"/>
          <w:sz w:val="24"/>
          <w:szCs w:val="24"/>
        </w:rPr>
        <w:t xml:space="preserve">Объясни лексическое значение слов </w:t>
      </w:r>
      <w:r>
        <w:rPr>
          <w:rFonts w:ascii="Arial" w:hAnsi="Arial" w:cs="Arial"/>
          <w:sz w:val="24"/>
          <w:szCs w:val="24"/>
        </w:rPr>
        <w:t>патриотизм, артиллерия, самоотверженность, батарея, медсанбат, миномет, сапер, Рейхстаг, «Катюша», маршал.</w:t>
      </w:r>
    </w:p>
    <w:p w:rsidR="00DD541A" w:rsidRPr="001D41CC" w:rsidRDefault="00DD541A" w:rsidP="001D41C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Вопросы исторического раунда:</w:t>
      </w:r>
    </w:p>
    <w:p w:rsidR="00DD541A" w:rsidRDefault="00DD541A" w:rsidP="001D41CC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Когда началась и когда закончилась Великая Отечественная война?</w:t>
      </w:r>
    </w:p>
    <w:p w:rsidR="00DD541A" w:rsidRDefault="00DD541A" w:rsidP="009C3238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1D41CC">
        <w:rPr>
          <w:rFonts w:ascii="Arial" w:hAnsi="Arial" w:cs="Arial"/>
          <w:sz w:val="24"/>
          <w:szCs w:val="24"/>
        </w:rPr>
        <w:t xml:space="preserve">Почему война называется </w:t>
      </w:r>
      <w:r w:rsidRPr="001D41CC">
        <w:rPr>
          <w:rFonts w:ascii="Arial" w:hAnsi="Arial" w:cs="Arial"/>
          <w:i/>
          <w:iCs/>
          <w:sz w:val="24"/>
          <w:szCs w:val="24"/>
        </w:rPr>
        <w:t>Великой, Отечественной?</w:t>
      </w:r>
    </w:p>
    <w:p w:rsidR="00DD541A" w:rsidRPr="001D41CC" w:rsidRDefault="00DD541A" w:rsidP="001D41CC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1D41CC">
        <w:rPr>
          <w:rFonts w:ascii="Arial" w:hAnsi="Arial" w:cs="Arial"/>
          <w:sz w:val="24"/>
          <w:szCs w:val="24"/>
        </w:rPr>
        <w:t>Назовите города-герои Великой Отечественной войны.(Москва, Керчь, Одесса и т.д.)</w:t>
      </w:r>
    </w:p>
    <w:p w:rsidR="00DD541A" w:rsidRDefault="00DD541A" w:rsidP="009C3238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героев-участников Великой Отечественной войны (А. Матросов, Н. Гастелло, Зоя Космодемьянская, герои-молодогвардейцы, генерал Панфилов, пионеры-герои: Марат Казей, Зина Портнева и т.д.)</w:t>
      </w:r>
    </w:p>
    <w:p w:rsidR="00DD541A" w:rsidRDefault="00DD541A" w:rsidP="009C3238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Кого из героев-участников войны, своих земляков вы знаете?</w:t>
      </w:r>
    </w:p>
    <w:p w:rsidR="00DD541A" w:rsidRPr="007B0FDA" w:rsidRDefault="00DD541A" w:rsidP="007B0FDA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Литературный раунд:</w:t>
      </w:r>
    </w:p>
    <w:p w:rsidR="00DD541A" w:rsidRDefault="00DD541A" w:rsidP="007B0FDA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«Сапер»:</w:t>
      </w:r>
    </w:p>
    <w:p w:rsidR="00DD541A" w:rsidRDefault="00DD541A" w:rsidP="007B0FD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мальчик оказался в отделении милиции?</w:t>
      </w:r>
    </w:p>
    <w:p w:rsidR="00DD541A" w:rsidRDefault="00DD541A" w:rsidP="007B0FD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Какие чувства у вас вызывает дядька в черном плаще? Почему?</w:t>
      </w:r>
    </w:p>
    <w:p w:rsidR="00DD541A" w:rsidRDefault="00DD541A" w:rsidP="007B0FD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чего мальчик полез на чужой участок?</w:t>
      </w:r>
    </w:p>
    <w:p w:rsidR="00DD541A" w:rsidRDefault="00DD541A" w:rsidP="007B0FD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Почему милиционер не стал составлять протокол и отпустил мальчика?</w:t>
      </w:r>
    </w:p>
    <w:p w:rsidR="00DD541A" w:rsidRDefault="00DD541A" w:rsidP="00397B49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«Часовой Петров»:</w:t>
      </w:r>
    </w:p>
    <w:p w:rsidR="00DD541A" w:rsidRDefault="00DD541A" w:rsidP="00397B49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в мирное время охраняет Петров?</w:t>
      </w:r>
    </w:p>
    <w:p w:rsidR="00DD541A" w:rsidRDefault="00DD541A" w:rsidP="00397B49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Один раз Петров заснул на посту. Как это было?</w:t>
      </w:r>
    </w:p>
    <w:p w:rsidR="00DD541A" w:rsidRDefault="00DD541A" w:rsidP="00397B49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умирает Петров?</w:t>
      </w:r>
    </w:p>
    <w:p w:rsidR="00DD541A" w:rsidRDefault="00DD541A" w:rsidP="00397B49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Почему в конце рассказа автор пишет, что Петров умер великой смертью солдата? Ведь он умер не в бою.</w:t>
      </w:r>
    </w:p>
    <w:p w:rsidR="00DD541A" w:rsidRDefault="00DD541A" w:rsidP="00397B49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«Друг капитана Гастелло»:</w:t>
      </w:r>
    </w:p>
    <w:p w:rsidR="00DD541A" w:rsidRDefault="00DD541A" w:rsidP="00397B49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Почему рассказ так называется?</w:t>
      </w:r>
    </w:p>
    <w:p w:rsidR="00DD541A" w:rsidRDefault="00DD541A" w:rsidP="00397B49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Назовите героев рассказа.</w:t>
      </w:r>
    </w:p>
    <w:p w:rsidR="00DD541A" w:rsidRDefault="00DD541A" w:rsidP="00397B49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Какие чувства у вас вызывает дядя Владя? Почему?</w:t>
      </w:r>
    </w:p>
    <w:p w:rsidR="00DD541A" w:rsidRDefault="00DD541A" w:rsidP="00397B49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чем говорят грязные ботинки дяди Влади?</w:t>
      </w:r>
    </w:p>
    <w:p w:rsidR="00DD541A" w:rsidRDefault="00DD541A" w:rsidP="00397B49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Кого можно назвать друзьями капитан Гастелло? Почему?</w:t>
      </w:r>
    </w:p>
    <w:p w:rsidR="00DD541A" w:rsidRDefault="00DD541A" w:rsidP="00397B49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«Где стояла батарея»:</w:t>
      </w:r>
    </w:p>
    <w:p w:rsidR="00DD541A" w:rsidRDefault="00DD541A" w:rsidP="00397B49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вдруг вспомнил автор, когда оказался возле школы? (По какому признаку?)</w:t>
      </w:r>
    </w:p>
    <w:p w:rsidR="00DD541A" w:rsidRDefault="00DD541A" w:rsidP="00397B49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раньше было на месте школы?</w:t>
      </w:r>
    </w:p>
    <w:p w:rsidR="00DD541A" w:rsidRDefault="00DD541A" w:rsidP="00397B49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сделал автор, чтобы все узнали о батарее?</w:t>
      </w:r>
    </w:p>
    <w:p w:rsidR="00DD541A" w:rsidRPr="00397B49" w:rsidRDefault="00DD541A" w:rsidP="00397B49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Что означают слова в конце рассказа: «здесь в годы войны стояла батарея. И поэтому здесь сто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ит школа»?</w:t>
      </w:r>
    </w:p>
    <w:p w:rsidR="00DD541A" w:rsidRPr="00397B49" w:rsidRDefault="00DD541A" w:rsidP="00397B49">
      <w:pPr>
        <w:ind w:left="1800"/>
        <w:rPr>
          <w:rFonts w:ascii="Arial" w:hAnsi="Arial" w:cs="Arial"/>
          <w:sz w:val="24"/>
          <w:szCs w:val="24"/>
        </w:rPr>
      </w:pPr>
    </w:p>
    <w:p w:rsidR="00DD541A" w:rsidRPr="007B0FDA" w:rsidRDefault="00DD541A" w:rsidP="007B0FDA">
      <w:pPr>
        <w:rPr>
          <w:rFonts w:ascii="Arial" w:hAnsi="Arial" w:cs="Arial"/>
          <w:sz w:val="24"/>
          <w:szCs w:val="24"/>
        </w:rPr>
      </w:pPr>
    </w:p>
    <w:sectPr w:rsidR="00DD541A" w:rsidRPr="007B0FDA" w:rsidSect="00236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41A" w:rsidRDefault="00DD541A" w:rsidP="00397B49">
      <w:pPr>
        <w:spacing w:after="0" w:line="240" w:lineRule="auto"/>
      </w:pPr>
      <w:r>
        <w:separator/>
      </w:r>
    </w:p>
  </w:endnote>
  <w:endnote w:type="continuationSeparator" w:id="1">
    <w:p w:rsidR="00DD541A" w:rsidRDefault="00DD541A" w:rsidP="00397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41A" w:rsidRDefault="00DD541A" w:rsidP="00397B49">
      <w:pPr>
        <w:spacing w:after="0" w:line="240" w:lineRule="auto"/>
      </w:pPr>
      <w:r>
        <w:separator/>
      </w:r>
    </w:p>
  </w:footnote>
  <w:footnote w:type="continuationSeparator" w:id="1">
    <w:p w:rsidR="00DD541A" w:rsidRDefault="00DD541A" w:rsidP="00397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B30"/>
    <w:multiLevelType w:val="hybridMultilevel"/>
    <w:tmpl w:val="B0206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B34E6D"/>
    <w:multiLevelType w:val="hybridMultilevel"/>
    <w:tmpl w:val="E0687E90"/>
    <w:lvl w:ilvl="0" w:tplc="A6B88314">
      <w:start w:val="1"/>
      <w:numFmt w:val="bullet"/>
      <w:lvlText w:val="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">
    <w:nsid w:val="1419368F"/>
    <w:multiLevelType w:val="hybridMultilevel"/>
    <w:tmpl w:val="DFF68DFA"/>
    <w:lvl w:ilvl="0" w:tplc="A6B88314">
      <w:start w:val="1"/>
      <w:numFmt w:val="bullet"/>
      <w:lvlText w:val="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">
    <w:nsid w:val="1BAF3BA8"/>
    <w:multiLevelType w:val="hybridMultilevel"/>
    <w:tmpl w:val="EB2A6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A1F5E"/>
    <w:multiLevelType w:val="hybridMultilevel"/>
    <w:tmpl w:val="AFF83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B5500"/>
    <w:multiLevelType w:val="hybridMultilevel"/>
    <w:tmpl w:val="521A33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1D00CB"/>
    <w:multiLevelType w:val="hybridMultilevel"/>
    <w:tmpl w:val="30B4B8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32220359"/>
    <w:multiLevelType w:val="hybridMultilevel"/>
    <w:tmpl w:val="BFB03B08"/>
    <w:lvl w:ilvl="0" w:tplc="A6B88314">
      <w:start w:val="1"/>
      <w:numFmt w:val="bullet"/>
      <w:lvlText w:val="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8">
    <w:nsid w:val="32A94405"/>
    <w:multiLevelType w:val="hybridMultilevel"/>
    <w:tmpl w:val="F2CACA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345E431B"/>
    <w:multiLevelType w:val="hybridMultilevel"/>
    <w:tmpl w:val="EE7467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64" w:hanging="360"/>
      </w:pPr>
    </w:lvl>
    <w:lvl w:ilvl="2" w:tplc="0419001B">
      <w:start w:val="1"/>
      <w:numFmt w:val="lowerRoman"/>
      <w:lvlText w:val="%3."/>
      <w:lvlJc w:val="right"/>
      <w:pPr>
        <w:ind w:left="884" w:hanging="180"/>
      </w:pPr>
    </w:lvl>
    <w:lvl w:ilvl="3" w:tplc="0419000F">
      <w:start w:val="1"/>
      <w:numFmt w:val="decimal"/>
      <w:lvlText w:val="%4."/>
      <w:lvlJc w:val="left"/>
      <w:pPr>
        <w:ind w:left="1604" w:hanging="360"/>
      </w:pPr>
    </w:lvl>
    <w:lvl w:ilvl="4" w:tplc="04190019">
      <w:start w:val="1"/>
      <w:numFmt w:val="lowerLetter"/>
      <w:lvlText w:val="%5."/>
      <w:lvlJc w:val="left"/>
      <w:pPr>
        <w:ind w:left="2324" w:hanging="360"/>
      </w:pPr>
    </w:lvl>
    <w:lvl w:ilvl="5" w:tplc="0419001B">
      <w:start w:val="1"/>
      <w:numFmt w:val="lowerRoman"/>
      <w:lvlText w:val="%6."/>
      <w:lvlJc w:val="right"/>
      <w:pPr>
        <w:ind w:left="3044" w:hanging="180"/>
      </w:pPr>
    </w:lvl>
    <w:lvl w:ilvl="6" w:tplc="0419000F">
      <w:start w:val="1"/>
      <w:numFmt w:val="decimal"/>
      <w:lvlText w:val="%7."/>
      <w:lvlJc w:val="left"/>
      <w:pPr>
        <w:ind w:left="3764" w:hanging="360"/>
      </w:pPr>
    </w:lvl>
    <w:lvl w:ilvl="7" w:tplc="04190019">
      <w:start w:val="1"/>
      <w:numFmt w:val="lowerLetter"/>
      <w:lvlText w:val="%8."/>
      <w:lvlJc w:val="left"/>
      <w:pPr>
        <w:ind w:left="4484" w:hanging="360"/>
      </w:pPr>
    </w:lvl>
    <w:lvl w:ilvl="8" w:tplc="0419001B">
      <w:start w:val="1"/>
      <w:numFmt w:val="lowerRoman"/>
      <w:lvlText w:val="%9."/>
      <w:lvlJc w:val="right"/>
      <w:pPr>
        <w:ind w:left="5204" w:hanging="180"/>
      </w:pPr>
    </w:lvl>
  </w:abstractNum>
  <w:abstractNum w:abstractNumId="10">
    <w:nsid w:val="424E5EF6"/>
    <w:multiLevelType w:val="hybridMultilevel"/>
    <w:tmpl w:val="9180796C"/>
    <w:lvl w:ilvl="0" w:tplc="A6B88314">
      <w:start w:val="1"/>
      <w:numFmt w:val="bullet"/>
      <w:lvlText w:val=""/>
      <w:lvlJc w:val="left"/>
      <w:pPr>
        <w:ind w:left="206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95AC5"/>
    <w:multiLevelType w:val="hybridMultilevel"/>
    <w:tmpl w:val="1C5C5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A0BB0"/>
    <w:multiLevelType w:val="hybridMultilevel"/>
    <w:tmpl w:val="0EBC97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4DC6630F"/>
    <w:multiLevelType w:val="hybridMultilevel"/>
    <w:tmpl w:val="02B8B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F5A681E"/>
    <w:multiLevelType w:val="hybridMultilevel"/>
    <w:tmpl w:val="2A2E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196859"/>
    <w:multiLevelType w:val="hybridMultilevel"/>
    <w:tmpl w:val="B60C72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BC43DD3"/>
    <w:multiLevelType w:val="hybridMultilevel"/>
    <w:tmpl w:val="2D2EA7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5FD122F3"/>
    <w:multiLevelType w:val="hybridMultilevel"/>
    <w:tmpl w:val="DBA26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76FE7"/>
    <w:multiLevelType w:val="hybridMultilevel"/>
    <w:tmpl w:val="9F40F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D0F9A"/>
    <w:multiLevelType w:val="hybridMultilevel"/>
    <w:tmpl w:val="595A2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98C7808"/>
    <w:multiLevelType w:val="hybridMultilevel"/>
    <w:tmpl w:val="8188D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357F86"/>
    <w:multiLevelType w:val="hybridMultilevel"/>
    <w:tmpl w:val="00DA0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0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6"/>
  </w:num>
  <w:num w:numId="9">
    <w:abstractNumId w:val="21"/>
  </w:num>
  <w:num w:numId="10">
    <w:abstractNumId w:val="18"/>
  </w:num>
  <w:num w:numId="11">
    <w:abstractNumId w:val="17"/>
  </w:num>
  <w:num w:numId="12">
    <w:abstractNumId w:val="5"/>
  </w:num>
  <w:num w:numId="13">
    <w:abstractNumId w:val="12"/>
  </w:num>
  <w:num w:numId="14">
    <w:abstractNumId w:val="4"/>
  </w:num>
  <w:num w:numId="15">
    <w:abstractNumId w:val="15"/>
  </w:num>
  <w:num w:numId="16">
    <w:abstractNumId w:val="8"/>
  </w:num>
  <w:num w:numId="17">
    <w:abstractNumId w:val="3"/>
  </w:num>
  <w:num w:numId="18">
    <w:abstractNumId w:val="10"/>
  </w:num>
  <w:num w:numId="19">
    <w:abstractNumId w:val="9"/>
  </w:num>
  <w:num w:numId="20">
    <w:abstractNumId w:val="2"/>
  </w:num>
  <w:num w:numId="21">
    <w:abstractNumId w:val="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071"/>
    <w:rsid w:val="000302B7"/>
    <w:rsid w:val="00076B1E"/>
    <w:rsid w:val="0008336A"/>
    <w:rsid w:val="000A11E4"/>
    <w:rsid w:val="000C60BE"/>
    <w:rsid w:val="000C655A"/>
    <w:rsid w:val="0013471C"/>
    <w:rsid w:val="001D41CC"/>
    <w:rsid w:val="0023640F"/>
    <w:rsid w:val="00245594"/>
    <w:rsid w:val="0024779F"/>
    <w:rsid w:val="0027324C"/>
    <w:rsid w:val="002F0F6B"/>
    <w:rsid w:val="002F5FBD"/>
    <w:rsid w:val="0034111D"/>
    <w:rsid w:val="003909F9"/>
    <w:rsid w:val="00394DFC"/>
    <w:rsid w:val="00397B49"/>
    <w:rsid w:val="004357BC"/>
    <w:rsid w:val="004A2447"/>
    <w:rsid w:val="004B522A"/>
    <w:rsid w:val="005D65BE"/>
    <w:rsid w:val="006D4406"/>
    <w:rsid w:val="006E3E73"/>
    <w:rsid w:val="006F4A4F"/>
    <w:rsid w:val="0073020B"/>
    <w:rsid w:val="007B0FDA"/>
    <w:rsid w:val="007B406E"/>
    <w:rsid w:val="008275D1"/>
    <w:rsid w:val="00912B13"/>
    <w:rsid w:val="00972FFE"/>
    <w:rsid w:val="009C3238"/>
    <w:rsid w:val="009F43C4"/>
    <w:rsid w:val="00A06FFB"/>
    <w:rsid w:val="00A57125"/>
    <w:rsid w:val="00A75FDD"/>
    <w:rsid w:val="00AC1EA5"/>
    <w:rsid w:val="00BB3926"/>
    <w:rsid w:val="00BD3F96"/>
    <w:rsid w:val="00C26CE5"/>
    <w:rsid w:val="00C44B76"/>
    <w:rsid w:val="00CE0622"/>
    <w:rsid w:val="00D1306B"/>
    <w:rsid w:val="00DD541A"/>
    <w:rsid w:val="00E14187"/>
    <w:rsid w:val="00F35F20"/>
    <w:rsid w:val="00F47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0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0F6B"/>
    <w:pPr>
      <w:ind w:left="720"/>
    </w:pPr>
  </w:style>
  <w:style w:type="paragraph" w:styleId="Header">
    <w:name w:val="header"/>
    <w:basedOn w:val="Normal"/>
    <w:link w:val="HeaderChar"/>
    <w:uiPriority w:val="99"/>
    <w:rsid w:val="00397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97B49"/>
  </w:style>
  <w:style w:type="paragraph" w:styleId="Footer">
    <w:name w:val="footer"/>
    <w:basedOn w:val="Normal"/>
    <w:link w:val="FooterChar"/>
    <w:uiPriority w:val="99"/>
    <w:rsid w:val="00397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97B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4</Pages>
  <Words>642</Words>
  <Characters>3662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кабинет25</cp:lastModifiedBy>
  <cp:revision>8</cp:revision>
  <dcterms:created xsi:type="dcterms:W3CDTF">2015-01-14T12:37:00Z</dcterms:created>
  <dcterms:modified xsi:type="dcterms:W3CDTF">2015-01-20T14:14:00Z</dcterms:modified>
</cp:coreProperties>
</file>